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0664F" w14:textId="77777777" w:rsidR="001E2C6B" w:rsidRDefault="001E2C6B" w:rsidP="001E2C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ELYOT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fl.1414)</w:t>
      </w:r>
    </w:p>
    <w:p w14:paraId="7EC1A941" w14:textId="77777777" w:rsidR="001E2C6B" w:rsidRDefault="001E2C6B" w:rsidP="001E2C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872A88" w14:textId="77777777" w:rsidR="001E2C6B" w:rsidRDefault="001E2C6B" w:rsidP="001E2C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77906D" w14:textId="77777777" w:rsidR="001E2C6B" w:rsidRDefault="001E2C6B" w:rsidP="001E2C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bequeathed 3s 4d in the Will of Simon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Tonge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Kent(q.v.).</w:t>
      </w:r>
    </w:p>
    <w:p w14:paraId="07EC8A74" w14:textId="77777777" w:rsidR="001E2C6B" w:rsidRDefault="001E2C6B" w:rsidP="001E2C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20BAD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520BAD">
          <w:rPr>
            <w:rStyle w:val="Hyperlink"/>
            <w:rFonts w:ascii="Times New Roman" w:hAnsi="Times New Roman" w:cs="Times New Roman"/>
            <w:sz w:val="24"/>
            <w:szCs w:val="24"/>
          </w:rPr>
          <w:t>http://www.tongefamily.info/resources/will_simon_de_tonge.htm</w:t>
        </w:r>
      </w:hyperlink>
      <w:r w:rsidRPr="00520BAD">
        <w:rPr>
          <w:rFonts w:ascii="Times New Roman" w:hAnsi="Times New Roman" w:cs="Times New Roman"/>
          <w:sz w:val="24"/>
          <w:szCs w:val="24"/>
        </w:rPr>
        <w:t>)</w:t>
      </w:r>
    </w:p>
    <w:p w14:paraId="18884A5A" w14:textId="77777777" w:rsidR="001E2C6B" w:rsidRDefault="001E2C6B" w:rsidP="001E2C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9919BD" w14:textId="77777777" w:rsidR="001E2C6B" w:rsidRDefault="001E2C6B" w:rsidP="001E2C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7D4697" w14:textId="77777777" w:rsidR="001E2C6B" w:rsidRPr="00FF1FD6" w:rsidRDefault="001E2C6B" w:rsidP="001E2C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January 2022</w:t>
      </w:r>
    </w:p>
    <w:p w14:paraId="12F3D7C5" w14:textId="340A1461" w:rsidR="00BA00AB" w:rsidRPr="001E2C6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1E2C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C5D28" w14:textId="77777777" w:rsidR="001E2C6B" w:rsidRDefault="001E2C6B" w:rsidP="009139A6">
      <w:r>
        <w:separator/>
      </w:r>
    </w:p>
  </w:endnote>
  <w:endnote w:type="continuationSeparator" w:id="0">
    <w:p w14:paraId="47087DEC" w14:textId="77777777" w:rsidR="001E2C6B" w:rsidRDefault="001E2C6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F3F2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6C0E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7AF1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95C10" w14:textId="77777777" w:rsidR="001E2C6B" w:rsidRDefault="001E2C6B" w:rsidP="009139A6">
      <w:r>
        <w:separator/>
      </w:r>
    </w:p>
  </w:footnote>
  <w:footnote w:type="continuationSeparator" w:id="0">
    <w:p w14:paraId="4776EAD0" w14:textId="77777777" w:rsidR="001E2C6B" w:rsidRDefault="001E2C6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F5D9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C3F8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8901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C6B"/>
    <w:rsid w:val="000666E0"/>
    <w:rsid w:val="001E2C6B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46785"/>
  <w15:chartTrackingRefBased/>
  <w15:docId w15:val="{CF018A00-58A6-45B8-9B6C-24601858F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1E2C6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ngefamily.info/resources/will_simon_de_tonge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2022-01-07T12:51:00Z</dcterms:created>
  <dcterms:modified xsi:type="dcterms:W3CDTF">2022-01-07T12:51:00Z</dcterms:modified>
</cp:coreProperties>
</file>